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AMBROS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24-50)</w:t>
      </w:r>
    </w:p>
    <w:p w:rsidR="00CC4506" w:rsidRDefault="00CC4506" w:rsidP="00CC4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CC4506" w:rsidRDefault="00CC4506" w:rsidP="00CC4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C4506" w:rsidRDefault="00CC4506" w:rsidP="00CC4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24-64)</w:t>
      </w:r>
    </w:p>
    <w:p w:rsidR="00CC4506" w:rsidRDefault="00CC4506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6AAB" w:rsidRDefault="00346AAB" w:rsidP="00346A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CC4506" w:rsidRPr="004E2138" w:rsidRDefault="00CC4506" w:rsidP="00346AAB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  <w:bookmarkStart w:id="0" w:name="_GoBack"/>
      <w:bookmarkEnd w:id="0"/>
    </w:p>
    <w:p w:rsidR="006B2F86" w:rsidRPr="00346AAB" w:rsidRDefault="00CC450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46A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AAB" w:rsidRDefault="00346AAB" w:rsidP="00E71FC3">
      <w:pPr>
        <w:spacing w:after="0" w:line="240" w:lineRule="auto"/>
      </w:pPr>
      <w:r>
        <w:separator/>
      </w:r>
    </w:p>
  </w:endnote>
  <w:endnote w:type="continuationSeparator" w:id="0">
    <w:p w:rsidR="00346AAB" w:rsidRDefault="00346A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AAB" w:rsidRDefault="00346AAB" w:rsidP="00E71FC3">
      <w:pPr>
        <w:spacing w:after="0" w:line="240" w:lineRule="auto"/>
      </w:pPr>
      <w:r>
        <w:separator/>
      </w:r>
    </w:p>
  </w:footnote>
  <w:footnote w:type="continuationSeparator" w:id="0">
    <w:p w:rsidR="00346AAB" w:rsidRDefault="00346A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AB"/>
    <w:rsid w:val="00346AAB"/>
    <w:rsid w:val="00AB52E8"/>
    <w:rsid w:val="00B16D3F"/>
    <w:rsid w:val="00CC45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7865C"/>
  <w15:chartTrackingRefBased/>
  <w15:docId w15:val="{7000CD41-F015-4C92-B979-8FA87946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2016-03-10T15:04:00Z</dcterms:created>
  <dcterms:modified xsi:type="dcterms:W3CDTF">2016-03-14T21:58:00Z</dcterms:modified>
</cp:coreProperties>
</file>